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3766" w14:textId="77777777" w:rsidR="00E45722" w:rsidRDefault="00E45722" w:rsidP="00E45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BASTARD</w:t>
      </w:r>
      <w:r>
        <w:rPr>
          <w:rFonts w:cs="Times New Roman"/>
          <w:szCs w:val="24"/>
        </w:rPr>
        <w:t xml:space="preserve">         (fl.1483-4)</w:t>
      </w:r>
    </w:p>
    <w:p w14:paraId="3A5D022C" w14:textId="77777777" w:rsidR="00E45722" w:rsidRDefault="00E45722" w:rsidP="00E45722">
      <w:pPr>
        <w:pStyle w:val="NoSpacing"/>
        <w:rPr>
          <w:rFonts w:cs="Times New Roman"/>
          <w:szCs w:val="24"/>
        </w:rPr>
      </w:pPr>
    </w:p>
    <w:p w14:paraId="1D291BB7" w14:textId="77777777" w:rsidR="00E45722" w:rsidRDefault="00E45722" w:rsidP="00E45722">
      <w:pPr>
        <w:pStyle w:val="NoSpacing"/>
        <w:rPr>
          <w:rFonts w:cs="Times New Roman"/>
          <w:szCs w:val="24"/>
        </w:rPr>
      </w:pPr>
    </w:p>
    <w:p w14:paraId="4D190B21" w14:textId="77777777" w:rsidR="00E45722" w:rsidRDefault="00E45722" w:rsidP="00E45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1483-4</w:t>
      </w:r>
      <w:r>
        <w:rPr>
          <w:rFonts w:cs="Times New Roman"/>
          <w:szCs w:val="24"/>
        </w:rPr>
        <w:tab/>
        <w:t xml:space="preserve">She was farmer of </w:t>
      </w:r>
      <w:proofErr w:type="spellStart"/>
      <w:r>
        <w:rPr>
          <w:rFonts w:cs="Times New Roman"/>
          <w:szCs w:val="24"/>
        </w:rPr>
        <w:t>Scaleshowe</w:t>
      </w:r>
      <w:proofErr w:type="spellEnd"/>
      <w:r>
        <w:rPr>
          <w:rFonts w:cs="Times New Roman"/>
          <w:szCs w:val="24"/>
        </w:rPr>
        <w:t>.</w:t>
      </w:r>
    </w:p>
    <w:p w14:paraId="54CCCE0C" w14:textId="77777777" w:rsidR="00E45722" w:rsidRDefault="00E45722" w:rsidP="00E45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50099320" w14:textId="77777777" w:rsidR="00E45722" w:rsidRDefault="00E45722" w:rsidP="00E45722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xlviii</w:t>
      </w:r>
      <w:proofErr w:type="spellEnd"/>
      <w:r>
        <w:rPr>
          <w:rFonts w:cs="Times New Roman"/>
          <w:szCs w:val="24"/>
        </w:rPr>
        <w:t>)</w:t>
      </w:r>
    </w:p>
    <w:p w14:paraId="1A5E1AA1" w14:textId="77777777" w:rsidR="00E45722" w:rsidRDefault="00E45722" w:rsidP="00E45722">
      <w:pPr>
        <w:pStyle w:val="NoSpacing"/>
        <w:rPr>
          <w:rFonts w:cs="Times New Roman"/>
          <w:szCs w:val="24"/>
        </w:rPr>
      </w:pPr>
    </w:p>
    <w:p w14:paraId="27304A76" w14:textId="77777777" w:rsidR="00E45722" w:rsidRDefault="00E45722" w:rsidP="00E45722">
      <w:pPr>
        <w:pStyle w:val="NoSpacing"/>
        <w:rPr>
          <w:rFonts w:cs="Times New Roman"/>
          <w:szCs w:val="24"/>
        </w:rPr>
      </w:pPr>
    </w:p>
    <w:p w14:paraId="02A55EA6" w14:textId="77777777" w:rsidR="00E45722" w:rsidRDefault="00E45722" w:rsidP="00E457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1C0069B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7BBE" w14:textId="77777777" w:rsidR="00E45722" w:rsidRDefault="00E45722" w:rsidP="009139A6">
      <w:r>
        <w:separator/>
      </w:r>
    </w:p>
  </w:endnote>
  <w:endnote w:type="continuationSeparator" w:id="0">
    <w:p w14:paraId="1BEC713A" w14:textId="77777777" w:rsidR="00E45722" w:rsidRDefault="00E457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10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CC8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A3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635" w14:textId="77777777" w:rsidR="00E45722" w:rsidRDefault="00E45722" w:rsidP="009139A6">
      <w:r>
        <w:separator/>
      </w:r>
    </w:p>
  </w:footnote>
  <w:footnote w:type="continuationSeparator" w:id="0">
    <w:p w14:paraId="5684F946" w14:textId="77777777" w:rsidR="00E45722" w:rsidRDefault="00E457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96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A5A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74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72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45722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11FBB"/>
  <w15:chartTrackingRefBased/>
  <w15:docId w15:val="{1230138A-9F40-4D96-BD6E-39A88C61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2025-06-12T15:28:00Z</dcterms:created>
  <dcterms:modified xsi:type="dcterms:W3CDTF">2025-06-12T15:28:00Z</dcterms:modified>
</cp:coreProperties>
</file>